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229C7A" w14:textId="77777777" w:rsidR="00090A97" w:rsidRPr="007F4BAD" w:rsidRDefault="00090A97" w:rsidP="00090A97">
      <w:pPr>
        <w:pStyle w:val="Topptekst"/>
        <w:tabs>
          <w:tab w:val="clear" w:pos="4253"/>
          <w:tab w:val="clear" w:pos="9497"/>
          <w:tab w:val="left" w:pos="5812"/>
        </w:tabs>
        <w:rPr>
          <w:rFonts w:asciiTheme="minorHAnsi" w:hAnsiTheme="minorHAnsi" w:cstheme="minorHAnsi"/>
          <w:lang w:val="en-US"/>
        </w:rPr>
      </w:pPr>
    </w:p>
    <w:p w14:paraId="31D9ABB2" w14:textId="77777777" w:rsidR="00090A97" w:rsidRPr="00B454F3" w:rsidRDefault="00090A97" w:rsidP="00090A97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</w:rPr>
      </w:pPr>
      <w:r w:rsidRPr="00B454F3">
        <w:rPr>
          <w:rFonts w:asciiTheme="minorHAnsi" w:hAnsiTheme="minorHAnsi" w:cstheme="minorHAnsi"/>
          <w:b/>
          <w:snapToGrid w:val="0"/>
          <w:sz w:val="24"/>
          <w:szCs w:val="24"/>
          <w:u w:val="single"/>
        </w:rPr>
        <w:t>TIL</w:t>
      </w:r>
      <w:r w:rsidRPr="00B454F3">
        <w:rPr>
          <w:rFonts w:asciiTheme="minorHAnsi" w:hAnsiTheme="minorHAnsi" w:cstheme="minorHAnsi"/>
          <w:b/>
          <w:snapToGrid w:val="0"/>
          <w:sz w:val="24"/>
          <w:szCs w:val="24"/>
        </w:rPr>
        <w:t>:</w:t>
      </w:r>
    </w:p>
    <w:p w14:paraId="069C880F" w14:textId="77777777" w:rsidR="00090A97" w:rsidRDefault="00090A97" w:rsidP="00090A97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</w:rPr>
      </w:pPr>
    </w:p>
    <w:p w14:paraId="581A4FD0" w14:textId="7CD73F01" w:rsidR="00842EF0" w:rsidRPr="004A4489" w:rsidRDefault="00842EF0" w:rsidP="00842EF0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b/>
          <w:szCs w:val="22"/>
        </w:rPr>
      </w:pPr>
      <w:r w:rsidRPr="004A4489">
        <w:rPr>
          <w:rFonts w:asciiTheme="minorHAnsi" w:hAnsiTheme="minorHAnsi" w:cstheme="minorHAnsi"/>
          <w:b/>
          <w:szCs w:val="22"/>
        </w:rPr>
        <w:t>FLO SA</w:t>
      </w:r>
      <w:r w:rsidR="000E20EE">
        <w:rPr>
          <w:rFonts w:asciiTheme="minorHAnsi" w:hAnsiTheme="minorHAnsi" w:cstheme="minorHAnsi"/>
          <w:b/>
          <w:szCs w:val="22"/>
        </w:rPr>
        <w:t xml:space="preserve"> – Kategori Vedlikehold Sjøsystemer</w:t>
      </w:r>
      <w:r w:rsidRPr="004A4489">
        <w:rPr>
          <w:rFonts w:asciiTheme="minorHAnsi" w:hAnsiTheme="minorHAnsi" w:cstheme="minorHAnsi"/>
          <w:b/>
          <w:szCs w:val="22"/>
        </w:rPr>
        <w:tab/>
      </w:r>
      <w:r w:rsidRPr="004A4489">
        <w:rPr>
          <w:rFonts w:asciiTheme="minorHAnsi" w:hAnsiTheme="minorHAnsi" w:cstheme="minorHAnsi"/>
          <w:b/>
          <w:szCs w:val="22"/>
        </w:rPr>
        <w:tab/>
      </w:r>
      <w:r w:rsidRPr="004A4489">
        <w:rPr>
          <w:rFonts w:asciiTheme="minorHAnsi" w:hAnsiTheme="minorHAnsi" w:cstheme="minorHAnsi"/>
          <w:b/>
          <w:szCs w:val="22"/>
        </w:rPr>
        <w:tab/>
      </w:r>
      <w:r w:rsidRPr="004A4489">
        <w:rPr>
          <w:rFonts w:asciiTheme="minorHAnsi" w:hAnsiTheme="minorHAnsi" w:cstheme="minorHAnsi"/>
          <w:b/>
          <w:szCs w:val="22"/>
        </w:rPr>
        <w:tab/>
      </w:r>
      <w:r w:rsidRPr="004A4489">
        <w:rPr>
          <w:rFonts w:asciiTheme="minorHAnsi" w:hAnsiTheme="minorHAnsi" w:cstheme="minorHAnsi"/>
          <w:b/>
          <w:szCs w:val="22"/>
        </w:rPr>
        <w:tab/>
      </w:r>
      <w:r w:rsidRPr="004A4489">
        <w:rPr>
          <w:rFonts w:asciiTheme="minorHAnsi" w:hAnsiTheme="minorHAnsi" w:cstheme="minorHAnsi"/>
          <w:b/>
          <w:szCs w:val="22"/>
        </w:rPr>
        <w:tab/>
      </w:r>
    </w:p>
    <w:p w14:paraId="0474B57C" w14:textId="3CBB61B2" w:rsidR="00842EF0" w:rsidRPr="004A4489" w:rsidRDefault="000E20EE" w:rsidP="00842EF0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b/>
          <w:snapToGrid w:val="0"/>
          <w:szCs w:val="22"/>
        </w:rPr>
      </w:pPr>
      <w:r>
        <w:rPr>
          <w:rFonts w:asciiTheme="minorHAnsi" w:hAnsiTheme="minorHAnsi" w:cstheme="minorHAnsi"/>
          <w:b/>
          <w:szCs w:val="22"/>
        </w:rPr>
        <w:t>Haakonsvernv</w:t>
      </w:r>
      <w:r w:rsidR="00645B5F">
        <w:rPr>
          <w:rFonts w:asciiTheme="minorHAnsi" w:hAnsiTheme="minorHAnsi" w:cstheme="minorHAnsi"/>
          <w:b/>
          <w:szCs w:val="22"/>
        </w:rPr>
        <w:t>eien</w:t>
      </w:r>
      <w:r>
        <w:rPr>
          <w:rFonts w:asciiTheme="minorHAnsi" w:hAnsiTheme="minorHAnsi" w:cstheme="minorHAnsi"/>
          <w:b/>
          <w:szCs w:val="22"/>
        </w:rPr>
        <w:t xml:space="preserve"> 1</w:t>
      </w:r>
      <w:r w:rsidR="00523A53">
        <w:rPr>
          <w:rFonts w:asciiTheme="minorHAnsi" w:hAnsiTheme="minorHAnsi" w:cstheme="minorHAnsi"/>
          <w:b/>
          <w:szCs w:val="22"/>
        </w:rPr>
        <w:t>, Haakonsvern, 5886 Bergen</w:t>
      </w:r>
    </w:p>
    <w:p w14:paraId="0C62FE23" w14:textId="15758D3D" w:rsidR="00842EF0" w:rsidRPr="004A4489" w:rsidRDefault="00842EF0" w:rsidP="00842EF0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Cs w:val="22"/>
        </w:rPr>
      </w:pPr>
      <w:r w:rsidRPr="004A4489">
        <w:rPr>
          <w:rFonts w:asciiTheme="minorHAnsi" w:hAnsiTheme="minorHAnsi" w:cstheme="minorHAnsi"/>
          <w:b/>
          <w:snapToGrid w:val="0"/>
          <w:szCs w:val="22"/>
        </w:rPr>
        <w:t xml:space="preserve">Att: </w:t>
      </w:r>
      <w:r w:rsidR="006D6CD2">
        <w:rPr>
          <w:rFonts w:asciiTheme="minorHAnsi" w:hAnsiTheme="minorHAnsi" w:cstheme="minorHAnsi"/>
          <w:b/>
          <w:noProof/>
          <w:szCs w:val="22"/>
        </w:rPr>
        <w:t>Sigrid E Olsen</w:t>
      </w:r>
    </w:p>
    <w:p w14:paraId="6883B3FF" w14:textId="77777777" w:rsidR="00090A97" w:rsidRPr="007F4BAD" w:rsidRDefault="00090A97" w:rsidP="00090A97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z w:val="24"/>
        </w:rPr>
      </w:pPr>
    </w:p>
    <w:p w14:paraId="1F9D3334" w14:textId="77777777" w:rsidR="00090A97" w:rsidRPr="007F4BAD" w:rsidRDefault="00090A97" w:rsidP="00090A97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z w:val="24"/>
        </w:rPr>
      </w:pPr>
    </w:p>
    <w:p w14:paraId="6CC20524" w14:textId="77777777" w:rsidR="00090A97" w:rsidRPr="007F4BAD" w:rsidRDefault="00090A97" w:rsidP="00090A97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z w:val="24"/>
        </w:rPr>
      </w:pPr>
      <w:r w:rsidRPr="007F4BAD">
        <w:rPr>
          <w:rFonts w:asciiTheme="minorHAnsi" w:hAnsiTheme="minorHAnsi" w:cstheme="minorHAnsi"/>
          <w:b/>
          <w:sz w:val="24"/>
          <w:u w:val="single"/>
        </w:rPr>
        <w:t>FRA</w:t>
      </w:r>
      <w:r w:rsidRPr="007F4BAD">
        <w:rPr>
          <w:rFonts w:asciiTheme="minorHAnsi" w:hAnsiTheme="minorHAnsi" w:cstheme="minorHAnsi"/>
          <w:b/>
          <w:sz w:val="24"/>
        </w:rPr>
        <w:t>:</w:t>
      </w:r>
    </w:p>
    <w:p w14:paraId="6A4C1935" w14:textId="77777777" w:rsidR="00090A97" w:rsidRDefault="00090A97" w:rsidP="00090A97">
      <w:pPr>
        <w:widowControl w:val="0"/>
        <w:tabs>
          <w:tab w:val="left" w:pos="1985"/>
          <w:tab w:val="left" w:pos="283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</w:p>
    <w:p w14:paraId="046FEC16" w14:textId="77777777" w:rsidR="00090A97" w:rsidRPr="007F4BAD" w:rsidRDefault="00090A97" w:rsidP="00090A97">
      <w:pPr>
        <w:widowControl w:val="0"/>
        <w:tabs>
          <w:tab w:val="left" w:pos="1985"/>
          <w:tab w:val="left" w:pos="283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Virksomhetens navn: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54C0B5B3" w14:textId="77777777" w:rsidR="00090A97" w:rsidRPr="007F4BAD" w:rsidRDefault="00090A97" w:rsidP="00090A97">
      <w:pPr>
        <w:widowControl w:val="0"/>
        <w:tabs>
          <w:tab w:val="left" w:pos="1985"/>
          <w:tab w:val="left" w:pos="283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Organisasjonsnummer: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0007663A" w14:textId="77777777" w:rsidR="00090A97" w:rsidRPr="007F4BAD" w:rsidRDefault="00090A97" w:rsidP="00090A97">
      <w:pPr>
        <w:widowControl w:val="0"/>
        <w:tabs>
          <w:tab w:val="left" w:pos="198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Postadresse: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36E97C83" w14:textId="77777777" w:rsidR="00090A97" w:rsidRPr="007F4BAD" w:rsidRDefault="00090A97" w:rsidP="00090A97">
      <w:pPr>
        <w:widowControl w:val="0"/>
        <w:tabs>
          <w:tab w:val="left" w:pos="198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Kontaktperson: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 xml:space="preserve">__________________________ </w:t>
      </w:r>
    </w:p>
    <w:p w14:paraId="365A8555" w14:textId="77777777" w:rsidR="00090A97" w:rsidRPr="007F4BAD" w:rsidRDefault="00090A97" w:rsidP="00090A97">
      <w:pPr>
        <w:widowControl w:val="0"/>
        <w:tabs>
          <w:tab w:val="left" w:pos="1985"/>
        </w:tabs>
        <w:spacing w:after="80"/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>Telefonnummer: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49B9E9E4" w14:textId="77777777" w:rsidR="00090A97" w:rsidRPr="007F4BAD" w:rsidRDefault="00090A97" w:rsidP="00090A97">
      <w:pPr>
        <w:widowControl w:val="0"/>
        <w:tabs>
          <w:tab w:val="left" w:pos="198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 xml:space="preserve">E-postadresse: </w:t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</w:r>
      <w:r w:rsidRPr="007F4BAD">
        <w:rPr>
          <w:rFonts w:asciiTheme="minorHAnsi" w:hAnsiTheme="minorHAnsi" w:cstheme="minorHAnsi"/>
          <w:b/>
          <w:snapToGrid w:val="0"/>
          <w:sz w:val="22"/>
          <w:lang w:val="nb-NO"/>
        </w:rPr>
        <w:tab/>
        <w:t>__________________________</w:t>
      </w:r>
    </w:p>
    <w:p w14:paraId="7C4EABC3" w14:textId="77777777" w:rsidR="00090A97" w:rsidRDefault="00090A97" w:rsidP="00090A97">
      <w:pPr>
        <w:widowControl w:val="0"/>
        <w:tabs>
          <w:tab w:val="left" w:pos="198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</w:p>
    <w:p w14:paraId="7120532B" w14:textId="77777777" w:rsidR="00090A97" w:rsidRPr="007F4BAD" w:rsidRDefault="00090A97" w:rsidP="00090A97">
      <w:pPr>
        <w:widowControl w:val="0"/>
        <w:tabs>
          <w:tab w:val="left" w:pos="1985"/>
        </w:tabs>
        <w:rPr>
          <w:rFonts w:asciiTheme="minorHAnsi" w:hAnsiTheme="minorHAnsi" w:cstheme="minorHAnsi"/>
          <w:b/>
          <w:snapToGrid w:val="0"/>
          <w:sz w:val="22"/>
          <w:lang w:val="nb-NO"/>
        </w:rPr>
      </w:pPr>
    </w:p>
    <w:p w14:paraId="00239814" w14:textId="77777777" w:rsidR="00090A97" w:rsidRPr="007F4BAD" w:rsidRDefault="00090A97" w:rsidP="00090A97">
      <w:pPr>
        <w:widowControl w:val="0"/>
        <w:tabs>
          <w:tab w:val="left" w:pos="1985"/>
        </w:tabs>
        <w:rPr>
          <w:rFonts w:asciiTheme="minorHAnsi" w:hAnsiTheme="minorHAnsi" w:cstheme="minorHAnsi"/>
          <w:i/>
          <w:snapToGrid w:val="0"/>
          <w:sz w:val="22"/>
          <w:u w:val="single"/>
          <w:lang w:val="nb-NO"/>
        </w:rPr>
      </w:pPr>
      <w:r w:rsidRPr="007F4BAD">
        <w:rPr>
          <w:rFonts w:asciiTheme="minorHAnsi" w:hAnsiTheme="minorHAnsi" w:cstheme="minorHAnsi"/>
          <w:i/>
          <w:snapToGrid w:val="0"/>
          <w:sz w:val="22"/>
          <w:u w:val="single"/>
          <w:lang w:val="nb-NO"/>
        </w:rPr>
        <w:t>Virksomhetens navn og organisasjonsnummer skal være i samsvar med det som er oppgitt i firmaattesten.</w:t>
      </w:r>
    </w:p>
    <w:p w14:paraId="708DE9B1" w14:textId="77777777" w:rsidR="00090A97" w:rsidRDefault="00090A97" w:rsidP="00090A97">
      <w:pPr>
        <w:tabs>
          <w:tab w:val="left" w:pos="7230"/>
        </w:tabs>
        <w:rPr>
          <w:rFonts w:asciiTheme="minorHAnsi" w:hAnsiTheme="minorHAnsi" w:cstheme="minorHAnsi"/>
          <w:b/>
          <w:color w:val="000080"/>
          <w:lang w:val="nb-NO"/>
        </w:rPr>
      </w:pPr>
    </w:p>
    <w:p w14:paraId="0F4B0E83" w14:textId="77777777" w:rsidR="00090A97" w:rsidRPr="007F4BAD" w:rsidRDefault="00090A97" w:rsidP="00090A97">
      <w:pPr>
        <w:tabs>
          <w:tab w:val="left" w:pos="7230"/>
        </w:tabs>
        <w:rPr>
          <w:rFonts w:asciiTheme="minorHAnsi" w:hAnsiTheme="minorHAnsi" w:cstheme="minorHAnsi"/>
          <w:b/>
          <w:color w:val="000080"/>
          <w:lang w:val="nb-NO"/>
        </w:rPr>
      </w:pPr>
    </w:p>
    <w:p w14:paraId="3234525F" w14:textId="77777777" w:rsidR="004C7171" w:rsidRDefault="004C7171" w:rsidP="00090A97">
      <w:pPr>
        <w:tabs>
          <w:tab w:val="left" w:pos="7230"/>
        </w:tabs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</w:pPr>
    </w:p>
    <w:p w14:paraId="4D7865F8" w14:textId="3CEFEABD" w:rsidR="00090A97" w:rsidRPr="007F4BAD" w:rsidRDefault="00090A97" w:rsidP="00090A97">
      <w:pPr>
        <w:tabs>
          <w:tab w:val="left" w:pos="7230"/>
        </w:tabs>
        <w:rPr>
          <w:rFonts w:asciiTheme="minorHAnsi" w:hAnsiTheme="minorHAnsi" w:cstheme="minorHAnsi"/>
          <w:snapToGrid w:val="0"/>
          <w:color w:val="000080"/>
          <w:sz w:val="34"/>
          <w:szCs w:val="34"/>
          <w:lang w:val="nb-NO"/>
        </w:rPr>
      </w:pPr>
      <w:r w:rsidRPr="007F4BAD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 xml:space="preserve">Tilbudsbrev </w:t>
      </w:r>
      <w:r w:rsidR="00842EF0" w:rsidRPr="00842EF0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>20</w:t>
      </w:r>
      <w:r w:rsidR="00460A7D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>19019445</w:t>
      </w:r>
      <w:r w:rsidR="00842EF0" w:rsidRPr="00842EF0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 xml:space="preserve"> – </w:t>
      </w:r>
      <w:r w:rsidR="00460A7D">
        <w:rPr>
          <w:rFonts w:asciiTheme="minorHAnsi" w:hAnsiTheme="minorHAnsi" w:cstheme="minorHAnsi"/>
          <w:b/>
          <w:color w:val="000080"/>
          <w:sz w:val="34"/>
          <w:szCs w:val="34"/>
          <w:lang w:val="nb-NO"/>
        </w:rPr>
        <w:t>Maritime Sertifikatgivende kurs</w:t>
      </w:r>
    </w:p>
    <w:p w14:paraId="1EECC5A5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 w:val="24"/>
        </w:rPr>
      </w:pPr>
    </w:p>
    <w:p w14:paraId="7C6709A7" w14:textId="1D7BD202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Vi leverer med dette</w:t>
      </w:r>
      <w:r w:rsidRPr="007F4BAD">
        <w:rPr>
          <w:rFonts w:asciiTheme="minorHAnsi" w:hAnsiTheme="minorHAnsi" w:cstheme="minorHAnsi"/>
          <w:szCs w:val="22"/>
        </w:rPr>
        <w:t xml:space="preserve"> t</w:t>
      </w:r>
      <w:r w:rsidR="004C7171">
        <w:rPr>
          <w:rFonts w:asciiTheme="minorHAnsi" w:hAnsiTheme="minorHAnsi" w:cstheme="minorHAnsi"/>
          <w:szCs w:val="22"/>
        </w:rPr>
        <w:t>ilbud i ovennevnte konkurranse</w:t>
      </w:r>
      <w:r w:rsidR="004C7171" w:rsidRPr="004C7171">
        <w:rPr>
          <w:rFonts w:asciiTheme="minorHAnsi" w:hAnsiTheme="minorHAnsi" w:cstheme="minorHAnsi"/>
          <w:szCs w:val="22"/>
        </w:rPr>
        <w:t xml:space="preserve"> </w:t>
      </w:r>
      <w:r w:rsidR="004C7171">
        <w:rPr>
          <w:rFonts w:asciiTheme="minorHAnsi" w:hAnsiTheme="minorHAnsi" w:cstheme="minorHAnsi"/>
          <w:szCs w:val="22"/>
        </w:rPr>
        <w:t xml:space="preserve">for avkryssede leveranseområder nedenfor: </w:t>
      </w:r>
    </w:p>
    <w:p w14:paraId="3ACDB6C0" w14:textId="77777777" w:rsidR="004C7171" w:rsidRDefault="004C7171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503"/>
        <w:gridCol w:w="5559"/>
        <w:gridCol w:w="709"/>
      </w:tblGrid>
      <w:tr w:rsidR="0089708A" w14:paraId="777A9BA5" w14:textId="3646AE44" w:rsidTr="00523A53">
        <w:tc>
          <w:tcPr>
            <w:tcW w:w="503" w:type="dxa"/>
          </w:tcPr>
          <w:p w14:paraId="7FC5ABBE" w14:textId="77777777" w:rsidR="0089708A" w:rsidRPr="0089708A" w:rsidRDefault="0089708A" w:rsidP="006238E9">
            <w:pPr>
              <w:rPr>
                <w:rFonts w:asciiTheme="minorHAnsi" w:hAnsiTheme="minorHAnsi"/>
                <w:b/>
                <w:lang w:eastAsia="nb-NO"/>
              </w:rPr>
            </w:pPr>
            <w:proofErr w:type="spellStart"/>
            <w:r w:rsidRPr="0089708A">
              <w:rPr>
                <w:rFonts w:asciiTheme="minorHAnsi" w:hAnsiTheme="minorHAnsi"/>
                <w:b/>
                <w:lang w:eastAsia="nb-NO"/>
              </w:rPr>
              <w:t>Nr</w:t>
            </w:r>
            <w:proofErr w:type="spellEnd"/>
            <w:r w:rsidRPr="0089708A">
              <w:rPr>
                <w:rFonts w:asciiTheme="minorHAnsi" w:hAnsiTheme="minorHAnsi"/>
                <w:b/>
                <w:lang w:eastAsia="nb-NO"/>
              </w:rPr>
              <w:t>.</w:t>
            </w:r>
          </w:p>
        </w:tc>
        <w:tc>
          <w:tcPr>
            <w:tcW w:w="5559" w:type="dxa"/>
          </w:tcPr>
          <w:p w14:paraId="5D5A97B3" w14:textId="169C7CC1" w:rsidR="0089708A" w:rsidRPr="0089708A" w:rsidRDefault="00460A7D" w:rsidP="006238E9">
            <w:pPr>
              <w:rPr>
                <w:rFonts w:asciiTheme="minorHAnsi" w:hAnsiTheme="minorHAnsi"/>
                <w:b/>
                <w:lang w:eastAsia="nb-NO"/>
              </w:rPr>
            </w:pPr>
            <w:proofErr w:type="spellStart"/>
            <w:r>
              <w:rPr>
                <w:rFonts w:asciiTheme="minorHAnsi" w:hAnsiTheme="minorHAnsi"/>
                <w:b/>
                <w:lang w:eastAsia="nb-NO"/>
              </w:rPr>
              <w:t>Kurs</w:t>
            </w:r>
            <w:proofErr w:type="spellEnd"/>
          </w:p>
        </w:tc>
        <w:tc>
          <w:tcPr>
            <w:tcW w:w="709" w:type="dxa"/>
          </w:tcPr>
          <w:p w14:paraId="50983AD9" w14:textId="129E00D8" w:rsidR="0089708A" w:rsidRPr="001C0E8B" w:rsidRDefault="001C0E8B" w:rsidP="006238E9">
            <w:pPr>
              <w:rPr>
                <w:rFonts w:asciiTheme="minorHAnsi" w:hAnsiTheme="minorHAnsi"/>
                <w:b/>
                <w:lang w:eastAsia="nb-NO"/>
              </w:rPr>
            </w:pPr>
            <w:proofErr w:type="spellStart"/>
            <w:r w:rsidRPr="001C0E8B">
              <w:rPr>
                <w:rFonts w:asciiTheme="minorHAnsi" w:hAnsiTheme="minorHAnsi"/>
                <w:b/>
                <w:lang w:eastAsia="nb-NO"/>
              </w:rPr>
              <w:t>Kryss</w:t>
            </w:r>
            <w:proofErr w:type="spellEnd"/>
          </w:p>
        </w:tc>
      </w:tr>
      <w:tr w:rsidR="00523A53" w14:paraId="30640878" w14:textId="7B166FFE" w:rsidTr="00931B5C">
        <w:tc>
          <w:tcPr>
            <w:tcW w:w="503" w:type="dxa"/>
          </w:tcPr>
          <w:p w14:paraId="35B1FF2E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1</w:t>
            </w:r>
          </w:p>
        </w:tc>
        <w:tc>
          <w:tcPr>
            <w:tcW w:w="5559" w:type="dxa"/>
            <w:vAlign w:val="center"/>
          </w:tcPr>
          <w:p w14:paraId="08975351" w14:textId="532D2B1B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STCW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Grunnleggende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sikkerhetsopplæring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14:paraId="26D36952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14:paraId="50EAD5B4" w14:textId="177C46FC" w:rsidTr="00931B5C">
        <w:tc>
          <w:tcPr>
            <w:tcW w:w="503" w:type="dxa"/>
          </w:tcPr>
          <w:p w14:paraId="08A5A65C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2</w:t>
            </w:r>
          </w:p>
        </w:tc>
        <w:tc>
          <w:tcPr>
            <w:tcW w:w="5559" w:type="dxa"/>
            <w:vAlign w:val="center"/>
          </w:tcPr>
          <w:p w14:paraId="55EBC4D4" w14:textId="06DB84F3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STCW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Grunnleggende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sikkerhetsopplæring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oppdatering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14:paraId="15BBDD02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14:paraId="6B535995" w14:textId="631A56B0" w:rsidTr="00931B5C">
        <w:tc>
          <w:tcPr>
            <w:tcW w:w="503" w:type="dxa"/>
          </w:tcPr>
          <w:p w14:paraId="5C152851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3</w:t>
            </w:r>
          </w:p>
        </w:tc>
        <w:tc>
          <w:tcPr>
            <w:tcW w:w="5559" w:type="dxa"/>
            <w:vAlign w:val="center"/>
          </w:tcPr>
          <w:p w14:paraId="32B881AB" w14:textId="2E882576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STCW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Videregående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sikkerhetsopplæring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14:paraId="047C8A4A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14:paraId="32F1F573" w14:textId="38D1DF06" w:rsidTr="00931B5C">
        <w:tc>
          <w:tcPr>
            <w:tcW w:w="503" w:type="dxa"/>
          </w:tcPr>
          <w:p w14:paraId="77A08882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4</w:t>
            </w:r>
          </w:p>
        </w:tc>
        <w:tc>
          <w:tcPr>
            <w:tcW w:w="5559" w:type="dxa"/>
            <w:vAlign w:val="center"/>
          </w:tcPr>
          <w:p w14:paraId="64A1EC45" w14:textId="3811E8C6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STCW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Videregående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sikkerhetsopplæring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oppdatering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14:paraId="6665AE1D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14:paraId="712FD33E" w14:textId="65D56C91" w:rsidTr="00931B5C">
        <w:tc>
          <w:tcPr>
            <w:tcW w:w="503" w:type="dxa"/>
          </w:tcPr>
          <w:p w14:paraId="07620337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5</w:t>
            </w:r>
          </w:p>
        </w:tc>
        <w:tc>
          <w:tcPr>
            <w:tcW w:w="5559" w:type="dxa"/>
            <w:vAlign w:val="center"/>
          </w:tcPr>
          <w:p w14:paraId="5621FE91" w14:textId="221BC3A8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STCW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Medisinsk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behandling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14:paraId="47B2F54E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14:paraId="79B81C61" w14:textId="37798A20" w:rsidTr="00931B5C">
        <w:tc>
          <w:tcPr>
            <w:tcW w:w="503" w:type="dxa"/>
          </w:tcPr>
          <w:p w14:paraId="52C7F82B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6</w:t>
            </w:r>
          </w:p>
        </w:tc>
        <w:tc>
          <w:tcPr>
            <w:tcW w:w="5559" w:type="dxa"/>
            <w:vAlign w:val="center"/>
          </w:tcPr>
          <w:p w14:paraId="5C887332" w14:textId="1E2DC1B3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STCW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Medisinsk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behandling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oppdatering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14:paraId="4CB4D0D4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:rsidRPr="00645B5F" w14:paraId="35658765" w14:textId="4FBC41BC" w:rsidTr="00931B5C">
        <w:tc>
          <w:tcPr>
            <w:tcW w:w="503" w:type="dxa"/>
          </w:tcPr>
          <w:p w14:paraId="27259F90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7</w:t>
            </w:r>
          </w:p>
        </w:tc>
        <w:tc>
          <w:tcPr>
            <w:tcW w:w="5559" w:type="dxa"/>
            <w:vAlign w:val="center"/>
          </w:tcPr>
          <w:p w14:paraId="6967278F" w14:textId="5C6CB64F" w:rsidR="00523A53" w:rsidRPr="00523A53" w:rsidRDefault="00523A53" w:rsidP="006238E9">
            <w:pPr>
              <w:rPr>
                <w:rFonts w:asciiTheme="minorHAnsi" w:hAnsiTheme="minorHAnsi"/>
                <w:lang w:val="nb-NO" w:eastAsia="nb-NO"/>
              </w:rPr>
            </w:pPr>
            <w:r w:rsidRPr="00523A53">
              <w:rPr>
                <w:rFonts w:ascii="Calibri" w:hAnsi="Calibri"/>
                <w:color w:val="000000"/>
                <w:sz w:val="22"/>
                <w:szCs w:val="22"/>
                <w:lang w:val="nb-NO"/>
              </w:rPr>
              <w:t xml:space="preserve">STCW Oppgraderingskurs for dekksoffiserer uten dokumentert fartstid </w:t>
            </w:r>
          </w:p>
        </w:tc>
        <w:tc>
          <w:tcPr>
            <w:tcW w:w="709" w:type="dxa"/>
          </w:tcPr>
          <w:p w14:paraId="0432B8A5" w14:textId="77777777" w:rsidR="00523A53" w:rsidRPr="00523A53" w:rsidRDefault="00523A53" w:rsidP="006238E9">
            <w:pPr>
              <w:rPr>
                <w:rFonts w:asciiTheme="minorHAnsi" w:hAnsiTheme="minorHAnsi"/>
                <w:lang w:val="nb-NO" w:eastAsia="nb-NO"/>
              </w:rPr>
            </w:pPr>
          </w:p>
        </w:tc>
      </w:tr>
      <w:tr w:rsidR="00523A53" w:rsidRPr="00645B5F" w14:paraId="424E714E" w14:textId="28E24246" w:rsidTr="00931B5C">
        <w:tc>
          <w:tcPr>
            <w:tcW w:w="503" w:type="dxa"/>
          </w:tcPr>
          <w:p w14:paraId="1307FD7E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8</w:t>
            </w:r>
          </w:p>
        </w:tc>
        <w:tc>
          <w:tcPr>
            <w:tcW w:w="5559" w:type="dxa"/>
            <w:vAlign w:val="center"/>
          </w:tcPr>
          <w:p w14:paraId="34948F69" w14:textId="519ADD13" w:rsidR="00523A53" w:rsidRPr="0089708A" w:rsidRDefault="00523A53" w:rsidP="006238E9">
            <w:pPr>
              <w:rPr>
                <w:rFonts w:asciiTheme="minorHAnsi" w:hAnsiTheme="minorHAnsi"/>
                <w:lang w:val="nb-NO" w:eastAsia="nb-NO"/>
              </w:rPr>
            </w:pPr>
            <w:r w:rsidRPr="00523A53">
              <w:rPr>
                <w:rFonts w:ascii="Calibri" w:hAnsi="Calibri"/>
                <w:color w:val="000000"/>
                <w:sz w:val="22"/>
                <w:szCs w:val="22"/>
                <w:lang w:val="nb-NO"/>
              </w:rPr>
              <w:t xml:space="preserve">STCW Oppgraderingskurs for maskinoffiserer uten dokumentert fartstid </w:t>
            </w:r>
          </w:p>
        </w:tc>
        <w:tc>
          <w:tcPr>
            <w:tcW w:w="709" w:type="dxa"/>
          </w:tcPr>
          <w:p w14:paraId="0B1530FA" w14:textId="77777777" w:rsidR="00523A53" w:rsidRPr="0089708A" w:rsidRDefault="00523A53" w:rsidP="006238E9">
            <w:pPr>
              <w:rPr>
                <w:rFonts w:asciiTheme="minorHAnsi" w:hAnsiTheme="minorHAnsi"/>
                <w:lang w:val="nb-NO" w:eastAsia="nb-NO"/>
              </w:rPr>
            </w:pPr>
          </w:p>
        </w:tc>
      </w:tr>
      <w:tr w:rsidR="00523A53" w14:paraId="223BC873" w14:textId="4704AD7A" w:rsidTr="00931B5C">
        <w:tc>
          <w:tcPr>
            <w:tcW w:w="503" w:type="dxa"/>
          </w:tcPr>
          <w:p w14:paraId="565DA616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9</w:t>
            </w:r>
          </w:p>
        </w:tc>
        <w:tc>
          <w:tcPr>
            <w:tcW w:w="5559" w:type="dxa"/>
            <w:vAlign w:val="center"/>
          </w:tcPr>
          <w:p w14:paraId="61B97148" w14:textId="3D1FFCB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STCW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Redningsfarkost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og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MOB </w:t>
            </w:r>
          </w:p>
        </w:tc>
        <w:tc>
          <w:tcPr>
            <w:tcW w:w="709" w:type="dxa"/>
          </w:tcPr>
          <w:p w14:paraId="1980062D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:rsidRPr="00645B5F" w14:paraId="0219F80D" w14:textId="5F79B28E" w:rsidTr="00931B5C">
        <w:tc>
          <w:tcPr>
            <w:tcW w:w="503" w:type="dxa"/>
          </w:tcPr>
          <w:p w14:paraId="6A85AFD4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10</w:t>
            </w:r>
          </w:p>
        </w:tc>
        <w:tc>
          <w:tcPr>
            <w:tcW w:w="5559" w:type="dxa"/>
            <w:vAlign w:val="center"/>
          </w:tcPr>
          <w:p w14:paraId="25B73FDE" w14:textId="0F2ED804" w:rsidR="00523A53" w:rsidRPr="00523A53" w:rsidRDefault="00523A53" w:rsidP="006238E9">
            <w:pPr>
              <w:rPr>
                <w:rFonts w:asciiTheme="minorHAnsi" w:hAnsiTheme="minorHAnsi"/>
                <w:lang w:val="nb-NO" w:eastAsia="nb-NO"/>
              </w:rPr>
            </w:pPr>
            <w:r w:rsidRPr="00523A53">
              <w:rPr>
                <w:rFonts w:ascii="Calibri" w:hAnsi="Calibri"/>
                <w:color w:val="000000"/>
                <w:sz w:val="22"/>
                <w:szCs w:val="22"/>
                <w:lang w:val="nb-NO"/>
              </w:rPr>
              <w:t xml:space="preserve">STCW Redningsfarkost og MOB oppdatering </w:t>
            </w:r>
          </w:p>
        </w:tc>
        <w:tc>
          <w:tcPr>
            <w:tcW w:w="709" w:type="dxa"/>
          </w:tcPr>
          <w:p w14:paraId="5AC3D2FE" w14:textId="77777777" w:rsidR="00523A53" w:rsidRPr="00523A53" w:rsidRDefault="00523A53" w:rsidP="006238E9">
            <w:pPr>
              <w:rPr>
                <w:rFonts w:asciiTheme="minorHAnsi" w:hAnsiTheme="minorHAnsi"/>
                <w:lang w:val="nb-NO" w:eastAsia="nb-NO"/>
              </w:rPr>
            </w:pPr>
          </w:p>
        </w:tc>
      </w:tr>
      <w:tr w:rsidR="00523A53" w:rsidRPr="00645B5F" w14:paraId="2850887F" w14:textId="25823936" w:rsidTr="00931B5C">
        <w:tc>
          <w:tcPr>
            <w:tcW w:w="503" w:type="dxa"/>
          </w:tcPr>
          <w:p w14:paraId="394DBA61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11</w:t>
            </w:r>
          </w:p>
        </w:tc>
        <w:tc>
          <w:tcPr>
            <w:tcW w:w="5559" w:type="dxa"/>
            <w:vAlign w:val="center"/>
          </w:tcPr>
          <w:p w14:paraId="75F3E2CB" w14:textId="1321DBA3" w:rsidR="00523A53" w:rsidRPr="00523A53" w:rsidRDefault="00523A53" w:rsidP="006238E9">
            <w:pPr>
              <w:rPr>
                <w:rFonts w:asciiTheme="minorHAnsi" w:hAnsiTheme="minorHAnsi"/>
                <w:lang w:val="nb-NO" w:eastAsia="nb-NO"/>
              </w:rPr>
            </w:pPr>
            <w:r w:rsidRPr="00523A53">
              <w:rPr>
                <w:rFonts w:ascii="Calibri" w:hAnsi="Calibri"/>
                <w:color w:val="000000"/>
                <w:sz w:val="22"/>
                <w:szCs w:val="22"/>
                <w:lang w:val="nb-NO"/>
              </w:rPr>
              <w:t xml:space="preserve">STCW Hurtiggående MOB båt (HMOB) </w:t>
            </w:r>
          </w:p>
        </w:tc>
        <w:tc>
          <w:tcPr>
            <w:tcW w:w="709" w:type="dxa"/>
          </w:tcPr>
          <w:p w14:paraId="0FD9856B" w14:textId="77777777" w:rsidR="00523A53" w:rsidRPr="00523A53" w:rsidRDefault="00523A53" w:rsidP="006238E9">
            <w:pPr>
              <w:rPr>
                <w:rFonts w:asciiTheme="minorHAnsi" w:hAnsiTheme="minorHAnsi"/>
                <w:lang w:val="nb-NO" w:eastAsia="nb-NO"/>
              </w:rPr>
            </w:pPr>
          </w:p>
        </w:tc>
      </w:tr>
      <w:tr w:rsidR="00523A53" w14:paraId="3217C222" w14:textId="26E00136" w:rsidTr="00931B5C">
        <w:tc>
          <w:tcPr>
            <w:tcW w:w="503" w:type="dxa"/>
          </w:tcPr>
          <w:p w14:paraId="349148A1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12</w:t>
            </w:r>
          </w:p>
        </w:tc>
        <w:tc>
          <w:tcPr>
            <w:tcW w:w="5559" w:type="dxa"/>
            <w:vAlign w:val="center"/>
          </w:tcPr>
          <w:p w14:paraId="449C0FD2" w14:textId="14F3A8F3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STCW HMOB 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oppdatering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14:paraId="7A9B35F4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14:paraId="64EC5522" w14:textId="2F71BA77" w:rsidTr="00931B5C">
        <w:tc>
          <w:tcPr>
            <w:tcW w:w="503" w:type="dxa"/>
          </w:tcPr>
          <w:p w14:paraId="547F59D5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 w:rsidRPr="0089708A">
              <w:rPr>
                <w:rFonts w:asciiTheme="minorHAnsi" w:hAnsiTheme="minorHAnsi"/>
                <w:lang w:eastAsia="nb-NO"/>
              </w:rPr>
              <w:t>13</w:t>
            </w:r>
          </w:p>
        </w:tc>
        <w:tc>
          <w:tcPr>
            <w:tcW w:w="5559" w:type="dxa"/>
            <w:vAlign w:val="center"/>
          </w:tcPr>
          <w:p w14:paraId="34A62529" w14:textId="62A5369C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GOC</w:t>
            </w:r>
          </w:p>
        </w:tc>
        <w:tc>
          <w:tcPr>
            <w:tcW w:w="709" w:type="dxa"/>
          </w:tcPr>
          <w:p w14:paraId="390B4591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14:paraId="33312746" w14:textId="77777777" w:rsidTr="00931B5C">
        <w:tc>
          <w:tcPr>
            <w:tcW w:w="503" w:type="dxa"/>
          </w:tcPr>
          <w:p w14:paraId="518A4FB8" w14:textId="7FBC850A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Theme="minorHAnsi" w:hAnsiTheme="minorHAnsi"/>
                <w:lang w:eastAsia="nb-NO"/>
              </w:rPr>
              <w:t>14</w:t>
            </w:r>
          </w:p>
        </w:tc>
        <w:tc>
          <w:tcPr>
            <w:tcW w:w="5559" w:type="dxa"/>
            <w:vAlign w:val="center"/>
          </w:tcPr>
          <w:p w14:paraId="42211AE3" w14:textId="772CF1AF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ROC</w:t>
            </w:r>
          </w:p>
        </w:tc>
        <w:tc>
          <w:tcPr>
            <w:tcW w:w="709" w:type="dxa"/>
          </w:tcPr>
          <w:p w14:paraId="0B115687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14:paraId="38815351" w14:textId="77777777" w:rsidTr="00931B5C">
        <w:tc>
          <w:tcPr>
            <w:tcW w:w="503" w:type="dxa"/>
          </w:tcPr>
          <w:p w14:paraId="440872A1" w14:textId="00DB78F3" w:rsidR="00523A53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Theme="minorHAnsi" w:hAnsiTheme="minorHAnsi"/>
                <w:lang w:eastAsia="nb-NO"/>
              </w:rPr>
              <w:t>15</w:t>
            </w:r>
          </w:p>
        </w:tc>
        <w:tc>
          <w:tcPr>
            <w:tcW w:w="5559" w:type="dxa"/>
            <w:vAlign w:val="center"/>
          </w:tcPr>
          <w:p w14:paraId="13226AD9" w14:textId="546612E1" w:rsidR="00523A53" w:rsidRDefault="00523A53" w:rsidP="006238E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SRC/VHF</w:t>
            </w:r>
          </w:p>
        </w:tc>
        <w:tc>
          <w:tcPr>
            <w:tcW w:w="709" w:type="dxa"/>
          </w:tcPr>
          <w:p w14:paraId="2A69D0F0" w14:textId="77777777" w:rsidR="00523A53" w:rsidRPr="0089708A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</w:tc>
      </w:tr>
      <w:tr w:rsidR="00523A53" w:rsidRPr="00645B5F" w14:paraId="553A9465" w14:textId="77777777" w:rsidTr="00931B5C">
        <w:tc>
          <w:tcPr>
            <w:tcW w:w="503" w:type="dxa"/>
          </w:tcPr>
          <w:p w14:paraId="435BCC5F" w14:textId="77777777" w:rsidR="00523A53" w:rsidRDefault="00523A53" w:rsidP="006238E9">
            <w:pPr>
              <w:rPr>
                <w:rFonts w:asciiTheme="minorHAnsi" w:hAnsiTheme="minorHAnsi"/>
                <w:lang w:eastAsia="nb-NO"/>
              </w:rPr>
            </w:pPr>
          </w:p>
          <w:p w14:paraId="290EF88E" w14:textId="01134BFB" w:rsidR="00523A53" w:rsidRDefault="00523A53" w:rsidP="006238E9">
            <w:pPr>
              <w:rPr>
                <w:rFonts w:asciiTheme="minorHAnsi" w:hAnsiTheme="minorHAnsi"/>
                <w:lang w:eastAsia="nb-NO"/>
              </w:rPr>
            </w:pPr>
            <w:r>
              <w:rPr>
                <w:rFonts w:asciiTheme="minorHAnsi" w:hAnsiTheme="minorHAnsi"/>
                <w:lang w:eastAsia="nb-NO"/>
              </w:rPr>
              <w:t>16</w:t>
            </w:r>
          </w:p>
        </w:tc>
        <w:tc>
          <w:tcPr>
            <w:tcW w:w="5559" w:type="dxa"/>
            <w:vAlign w:val="center"/>
          </w:tcPr>
          <w:p w14:paraId="3C5675FC" w14:textId="7AB708B5" w:rsidR="00523A53" w:rsidRPr="00523A53" w:rsidRDefault="00523A53" w:rsidP="00523A53">
            <w:pPr>
              <w:rPr>
                <w:rFonts w:ascii="Calibri" w:hAnsi="Calibri"/>
                <w:color w:val="000000"/>
                <w:sz w:val="22"/>
                <w:szCs w:val="22"/>
                <w:lang w:val="nb-NO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nb-NO"/>
              </w:rPr>
              <w:t xml:space="preserve">I Stavangerområdet: </w:t>
            </w:r>
            <w:r w:rsidRPr="00523A53">
              <w:rPr>
                <w:rFonts w:ascii="Calibri" w:hAnsi="Calibri"/>
                <w:color w:val="000000"/>
                <w:sz w:val="22"/>
                <w:szCs w:val="22"/>
                <w:lang w:val="nb-NO"/>
              </w:rPr>
              <w:t>STCW Grunnleggende sikkerhetsopplæring (GSO) (</w:t>
            </w:r>
            <w:proofErr w:type="spellStart"/>
            <w:r w:rsidRPr="00523A53">
              <w:rPr>
                <w:rFonts w:ascii="Calibri" w:hAnsi="Calibri"/>
                <w:color w:val="000000"/>
                <w:sz w:val="22"/>
                <w:szCs w:val="22"/>
                <w:lang w:val="nb-NO"/>
              </w:rPr>
              <w:t>tidl</w:t>
            </w:r>
            <w:proofErr w:type="spellEnd"/>
            <w:r w:rsidRPr="00523A53">
              <w:rPr>
                <w:rFonts w:ascii="Calibri" w:hAnsi="Calibri"/>
                <w:color w:val="000000"/>
                <w:sz w:val="22"/>
                <w:szCs w:val="22"/>
                <w:lang w:val="nb-NO"/>
              </w:rPr>
              <w:t xml:space="preserve"> IMO 50)</w:t>
            </w:r>
          </w:p>
          <w:p w14:paraId="3E621F6D" w14:textId="77777777" w:rsidR="00523A53" w:rsidRPr="00523A53" w:rsidRDefault="00523A53" w:rsidP="006238E9">
            <w:pPr>
              <w:rPr>
                <w:rFonts w:ascii="Calibri" w:hAnsi="Calibri"/>
                <w:color w:val="000000"/>
                <w:sz w:val="22"/>
                <w:szCs w:val="22"/>
                <w:lang w:val="nb-NO"/>
              </w:rPr>
            </w:pPr>
          </w:p>
        </w:tc>
        <w:tc>
          <w:tcPr>
            <w:tcW w:w="709" w:type="dxa"/>
          </w:tcPr>
          <w:p w14:paraId="555C6925" w14:textId="77777777" w:rsidR="00523A53" w:rsidRPr="00523A53" w:rsidRDefault="00523A53" w:rsidP="006238E9">
            <w:pPr>
              <w:rPr>
                <w:rFonts w:asciiTheme="minorHAnsi" w:hAnsiTheme="minorHAnsi"/>
                <w:lang w:val="nb-NO" w:eastAsia="nb-NO"/>
              </w:rPr>
            </w:pPr>
          </w:p>
        </w:tc>
      </w:tr>
    </w:tbl>
    <w:p w14:paraId="17EA4D26" w14:textId="7777777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5C569919" w14:textId="77777777" w:rsidR="00523A53" w:rsidRDefault="00523A53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013C47C7" w14:textId="77777777" w:rsidR="00523A53" w:rsidRDefault="00523A53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009A4742" w14:textId="77777777" w:rsidR="00523A53" w:rsidRDefault="00523A53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129E597D" w14:textId="637ADFA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00A5B">
        <w:rPr>
          <w:rFonts w:asciiTheme="minorHAnsi" w:hAnsiTheme="minorHAnsi" w:cstheme="minorHAnsi"/>
          <w:szCs w:val="22"/>
        </w:rPr>
        <w:t>Eventuelle avvik</w:t>
      </w:r>
      <w:r>
        <w:rPr>
          <w:rFonts w:asciiTheme="minorHAnsi" w:hAnsiTheme="minorHAnsi" w:cstheme="minorHAnsi"/>
          <w:szCs w:val="22"/>
        </w:rPr>
        <w:t xml:space="preserve"> er </w:t>
      </w:r>
      <w:r w:rsidRPr="00B00A5B" w:rsidDel="00D56F70">
        <w:rPr>
          <w:rFonts w:asciiTheme="minorHAnsi" w:hAnsiTheme="minorHAnsi" w:cstheme="minorHAnsi"/>
          <w:szCs w:val="22"/>
        </w:rPr>
        <w:t>presist og entydig</w:t>
      </w:r>
      <w:r>
        <w:rPr>
          <w:rFonts w:asciiTheme="minorHAnsi" w:hAnsiTheme="minorHAnsi" w:cstheme="minorHAnsi"/>
          <w:szCs w:val="22"/>
        </w:rPr>
        <w:t xml:space="preserve"> angitt i</w:t>
      </w:r>
      <w:r w:rsidRPr="00B00A5B">
        <w:rPr>
          <w:rFonts w:asciiTheme="minorHAnsi" w:hAnsiTheme="minorHAnsi" w:cstheme="minorHAnsi"/>
          <w:szCs w:val="22"/>
        </w:rPr>
        <w:t xml:space="preserve"> </w:t>
      </w:r>
      <w:r w:rsidR="00EA6D3E">
        <w:rPr>
          <w:rFonts w:asciiTheme="minorHAnsi" w:hAnsiTheme="minorHAnsi" w:cstheme="minorHAnsi"/>
          <w:szCs w:val="22"/>
        </w:rPr>
        <w:t>B</w:t>
      </w:r>
      <w:r w:rsidRPr="00B00A5B">
        <w:rPr>
          <w:rFonts w:asciiTheme="minorHAnsi" w:hAnsiTheme="minorHAnsi" w:cstheme="minorHAnsi"/>
          <w:szCs w:val="22"/>
        </w:rPr>
        <w:t>ilag</w:t>
      </w:r>
      <w:r w:rsidR="00842EF0">
        <w:rPr>
          <w:rFonts w:asciiTheme="minorHAnsi" w:hAnsiTheme="minorHAnsi" w:cstheme="minorHAnsi"/>
          <w:szCs w:val="22"/>
        </w:rPr>
        <w:t xml:space="preserve"> </w:t>
      </w:r>
      <w:r w:rsidR="001558C4">
        <w:rPr>
          <w:rFonts w:asciiTheme="minorHAnsi" w:hAnsiTheme="minorHAnsi" w:cstheme="minorHAnsi"/>
          <w:szCs w:val="22"/>
        </w:rPr>
        <w:t>3</w:t>
      </w:r>
      <w:r w:rsidR="00EA6D3E">
        <w:rPr>
          <w:rFonts w:asciiTheme="minorHAnsi" w:hAnsiTheme="minorHAnsi" w:cstheme="minorHAnsi"/>
          <w:szCs w:val="22"/>
        </w:rPr>
        <w:t xml:space="preserve"> – </w:t>
      </w:r>
      <w:r w:rsidRPr="00B00A5B">
        <w:rPr>
          <w:rFonts w:asciiTheme="minorHAnsi" w:hAnsiTheme="minorHAnsi" w:cstheme="minorHAnsi"/>
          <w:szCs w:val="22"/>
        </w:rPr>
        <w:t xml:space="preserve">Avvik </w:t>
      </w:r>
      <w:r>
        <w:rPr>
          <w:rFonts w:asciiTheme="minorHAnsi" w:hAnsiTheme="minorHAnsi" w:cstheme="minorHAnsi"/>
          <w:szCs w:val="22"/>
        </w:rPr>
        <w:t>fra konkurransegrunnlaget.</w:t>
      </w:r>
    </w:p>
    <w:p w14:paraId="5FDBCA1A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0DE54268" w14:textId="7777777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Tilbudet vedstås</w:t>
      </w:r>
      <w:r w:rsidRPr="007F4BAD">
        <w:rPr>
          <w:rFonts w:asciiTheme="minorHAnsi" w:hAnsiTheme="minorHAnsi" w:cstheme="minorHAnsi"/>
          <w:szCs w:val="22"/>
        </w:rPr>
        <w:t xml:space="preserve"> frem til </w:t>
      </w:r>
      <w:r>
        <w:rPr>
          <w:rFonts w:asciiTheme="minorHAnsi" w:hAnsiTheme="minorHAnsi" w:cstheme="minorHAnsi"/>
          <w:szCs w:val="22"/>
        </w:rPr>
        <w:t xml:space="preserve">vedståelsesfristen angitt i konkurransegrunnlaget, se punktet «Fremdriftsplan», eventuelt frem til kontraktsignering dersom det skjer før. </w:t>
      </w:r>
    </w:p>
    <w:p w14:paraId="2F314608" w14:textId="7777777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1C48D078" w14:textId="77777777" w:rsidR="004C7171" w:rsidRDefault="004C7171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07249C9" w14:textId="77777777" w:rsidR="004C7171" w:rsidRDefault="004C7171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B8574B8" w14:textId="77777777" w:rsidR="004C7171" w:rsidRDefault="004C7171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9DB825F" w14:textId="77777777" w:rsidR="004C7171" w:rsidRDefault="004C7171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52553F3" w14:textId="77777777" w:rsidR="004C7171" w:rsidRDefault="004C7171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74125828" w14:textId="77777777" w:rsidR="004C7171" w:rsidRPr="007F4BAD" w:rsidRDefault="004C7171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105867DE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A9563A6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7F4BAD">
        <w:rPr>
          <w:rFonts w:asciiTheme="minorHAnsi" w:hAnsiTheme="minorHAnsi" w:cstheme="minorHAnsi"/>
          <w:szCs w:val="22"/>
        </w:rPr>
        <w:t xml:space="preserve">Sted/dato: </w:t>
      </w:r>
      <w:r w:rsidRPr="007F4BAD">
        <w:rPr>
          <w:rFonts w:asciiTheme="minorHAnsi" w:hAnsiTheme="minorHAnsi" w:cstheme="minorHAnsi"/>
          <w:szCs w:val="22"/>
        </w:rPr>
        <w:tab/>
      </w:r>
    </w:p>
    <w:p w14:paraId="401CB364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81AE63C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AFF5CA5" w14:textId="7777777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7F4BAD">
        <w:rPr>
          <w:rFonts w:asciiTheme="minorHAnsi" w:hAnsiTheme="minorHAnsi" w:cstheme="minorHAnsi"/>
          <w:szCs w:val="22"/>
        </w:rPr>
        <w:t>Signatur:</w:t>
      </w:r>
      <w:r w:rsidRPr="007F4BAD">
        <w:rPr>
          <w:rFonts w:asciiTheme="minorHAnsi" w:hAnsiTheme="minorHAnsi" w:cstheme="minorHAnsi"/>
          <w:szCs w:val="22"/>
        </w:rPr>
        <w:tab/>
      </w:r>
      <w:r w:rsidRPr="007F4BAD">
        <w:rPr>
          <w:rFonts w:asciiTheme="minorHAnsi" w:hAnsiTheme="minorHAnsi" w:cstheme="minorHAnsi"/>
          <w:szCs w:val="22"/>
        </w:rPr>
        <w:tab/>
      </w:r>
      <w:r w:rsidRPr="007F4BAD">
        <w:rPr>
          <w:rFonts w:asciiTheme="minorHAnsi" w:hAnsiTheme="minorHAnsi" w:cstheme="minorHAnsi"/>
          <w:szCs w:val="22"/>
        </w:rPr>
        <w:tab/>
      </w:r>
      <w:r w:rsidRPr="007F4BAD">
        <w:rPr>
          <w:rFonts w:asciiTheme="minorHAnsi" w:hAnsiTheme="minorHAnsi" w:cstheme="minorHAnsi"/>
          <w:szCs w:val="22"/>
        </w:rPr>
        <w:tab/>
      </w:r>
      <w:r w:rsidRPr="007F4BAD">
        <w:rPr>
          <w:rFonts w:asciiTheme="minorHAnsi" w:hAnsiTheme="minorHAnsi" w:cstheme="minorHAnsi"/>
          <w:szCs w:val="22"/>
        </w:rPr>
        <w:tab/>
      </w:r>
    </w:p>
    <w:p w14:paraId="2191FF68" w14:textId="77777777" w:rsidR="00090A97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79000DF9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Navn (BLOKKBOKSTAVER):</w:t>
      </w:r>
    </w:p>
    <w:p w14:paraId="1224F774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2F35E97E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7F4BAD">
        <w:rPr>
          <w:rFonts w:asciiTheme="minorHAnsi" w:hAnsiTheme="minorHAnsi" w:cstheme="minorHAnsi"/>
          <w:szCs w:val="22"/>
        </w:rPr>
        <w:t>Stilling/tittel:</w:t>
      </w:r>
      <w:r w:rsidRPr="007F4BAD">
        <w:rPr>
          <w:rFonts w:asciiTheme="minorHAnsi" w:hAnsiTheme="minorHAnsi" w:cstheme="minorHAnsi"/>
          <w:szCs w:val="22"/>
        </w:rPr>
        <w:tab/>
      </w:r>
    </w:p>
    <w:p w14:paraId="424B6422" w14:textId="77777777" w:rsidR="00090A97" w:rsidRPr="007F4BAD" w:rsidRDefault="00090A97" w:rsidP="00090A97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  <w:u w:val="single"/>
        </w:rPr>
      </w:pPr>
    </w:p>
    <w:p w14:paraId="614D52A1" w14:textId="77777777" w:rsidR="00090A97" w:rsidRPr="007F4BAD" w:rsidRDefault="00090A97" w:rsidP="00090A97">
      <w:pPr>
        <w:widowControl w:val="0"/>
        <w:tabs>
          <w:tab w:val="left" w:pos="1985"/>
        </w:tabs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</w:pPr>
      <w:r w:rsidRPr="007F4BAD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 xml:space="preserve">Tilbudsbrevet signeres av person(er) som kan </w:t>
      </w:r>
      <w:r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>binde virksomheten</w:t>
      </w:r>
      <w:r w:rsidRPr="007F4BAD"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  <w:t>.</w:t>
      </w:r>
    </w:p>
    <w:p w14:paraId="6BAAB128" w14:textId="29206B4D" w:rsidR="00E64EC5" w:rsidRPr="007F4BAD" w:rsidRDefault="00E64EC5" w:rsidP="001E09CD">
      <w:pPr>
        <w:widowControl w:val="0"/>
        <w:tabs>
          <w:tab w:val="left" w:pos="1985"/>
        </w:tabs>
        <w:rPr>
          <w:rFonts w:asciiTheme="minorHAnsi" w:hAnsiTheme="minorHAnsi" w:cstheme="minorHAnsi"/>
          <w:i/>
          <w:snapToGrid w:val="0"/>
          <w:sz w:val="22"/>
          <w:szCs w:val="22"/>
          <w:u w:val="single"/>
          <w:lang w:val="nb-NO"/>
        </w:rPr>
      </w:pPr>
    </w:p>
    <w:sectPr w:rsidR="00E64EC5" w:rsidRPr="007F4BAD" w:rsidSect="00E64E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360" w:right="1418" w:bottom="0" w:left="1600" w:header="567" w:footer="454" w:gutter="0"/>
      <w:pgNumType w:start="3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AAB12B" w14:textId="77777777" w:rsidR="007F4BAD" w:rsidRDefault="007F4BAD">
      <w:r>
        <w:separator/>
      </w:r>
    </w:p>
  </w:endnote>
  <w:endnote w:type="continuationSeparator" w:id="0">
    <w:p w14:paraId="6BAAB12C" w14:textId="77777777" w:rsidR="007F4BAD" w:rsidRDefault="007F4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899FA0" w14:textId="77777777" w:rsidR="003958A0" w:rsidRDefault="003958A0">
    <w:pPr>
      <w:pStyle w:val="Bunn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98933" w14:textId="77777777" w:rsidR="003958A0" w:rsidRDefault="003958A0">
    <w:pPr>
      <w:pStyle w:val="Bunn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64D213" w14:textId="77777777" w:rsidR="003958A0" w:rsidRDefault="003958A0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AB129" w14:textId="77777777" w:rsidR="007F4BAD" w:rsidRDefault="007F4BAD">
      <w:r>
        <w:separator/>
      </w:r>
    </w:p>
  </w:footnote>
  <w:footnote w:type="continuationSeparator" w:id="0">
    <w:p w14:paraId="6BAAB12A" w14:textId="77777777" w:rsidR="007F4BAD" w:rsidRDefault="007F4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FA334" w14:textId="77777777" w:rsidR="003958A0" w:rsidRDefault="003958A0">
    <w:pPr>
      <w:pStyle w:val="Top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AB12D" w14:textId="5C110AB4" w:rsidR="007F4BAD" w:rsidRPr="00635C95" w:rsidRDefault="007F4BAD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b/>
        <w:color w:val="808080"/>
        <w:lang w:val="nb-NO"/>
      </w:rPr>
    </w:pPr>
    <w:r w:rsidRPr="00635C95">
      <w:rPr>
        <w:b/>
        <w:color w:val="808080"/>
        <w:lang w:val="nb-NO"/>
      </w:rPr>
      <w:t>FORESPØRSEL:</w:t>
    </w:r>
    <w:r w:rsidR="00645B5F">
      <w:rPr>
        <w:b/>
        <w:color w:val="808080"/>
        <w:lang w:val="nb-NO"/>
      </w:rPr>
      <w:t>2019019455</w:t>
    </w:r>
    <w:r w:rsidRPr="00635C95">
      <w:rPr>
        <w:b/>
        <w:color w:val="808080"/>
        <w:lang w:val="nb-NO"/>
      </w:rPr>
      <w:tab/>
    </w:r>
  </w:p>
  <w:p w14:paraId="6BAAB12E" w14:textId="1DB0F34E" w:rsidR="007F4BAD" w:rsidRDefault="007F4BAD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lang w:val="nb-NO"/>
      </w:rPr>
    </w:pPr>
    <w:r>
      <w:rPr>
        <w:b/>
        <w:color w:val="808080"/>
        <w:lang w:val="nb-NO"/>
      </w:rPr>
      <w:t xml:space="preserve">Del I </w:t>
    </w:r>
    <w:r w:rsidR="003958A0">
      <w:rPr>
        <w:b/>
        <w:color w:val="808080"/>
        <w:lang w:val="nb-NO"/>
      </w:rPr>
      <w:t xml:space="preserve">BILAG </w:t>
    </w:r>
    <w:bookmarkStart w:id="0" w:name="_GoBack"/>
    <w:bookmarkEnd w:id="0"/>
    <w:r w:rsidR="003958A0">
      <w:rPr>
        <w:b/>
        <w:color w:val="808080"/>
        <w:lang w:val="nb-NO"/>
      </w:rPr>
      <w:t>1</w:t>
    </w:r>
    <w:r>
      <w:rPr>
        <w:b/>
        <w:color w:val="808080"/>
        <w:lang w:val="nb-NO"/>
      </w:rPr>
      <w:t>:</w:t>
    </w:r>
    <w:r w:rsidRPr="0031481C">
      <w:rPr>
        <w:b/>
        <w:color w:val="808080"/>
        <w:lang w:val="nb-NO"/>
      </w:rPr>
      <w:t xml:space="preserve"> TILBUDSBREV</w:t>
    </w:r>
    <w:r>
      <w:rPr>
        <w:b/>
        <w:lang w:val="nb-NO"/>
      </w:rPr>
      <w:tab/>
      <w:t xml:space="preserve">Side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 </w:instrText>
    </w:r>
    <w:r>
      <w:rPr>
        <w:rStyle w:val="Sidetall"/>
        <w:b/>
      </w:rPr>
      <w:fldChar w:fldCharType="separate"/>
    </w:r>
    <w:r w:rsidR="003958A0">
      <w:rPr>
        <w:rStyle w:val="Sidetall"/>
        <w:b/>
        <w:lang w:val="nb-NO"/>
      </w:rPr>
      <w:t>2</w:t>
    </w:r>
    <w:r>
      <w:rPr>
        <w:rStyle w:val="Sidetall"/>
        <w:b/>
      </w:rPr>
      <w:fldChar w:fldCharType="end"/>
    </w:r>
    <w:r>
      <w:rPr>
        <w:b/>
        <w:lang w:val="nb-NO"/>
      </w:rPr>
      <w:t xml:space="preserve">  </w:t>
    </w:r>
    <w:r>
      <w:rPr>
        <w:rStyle w:val="Sidetall"/>
        <w:b/>
        <w:lang w:val="nb-NO"/>
      </w:rPr>
      <w:t xml:space="preserve">av </w:t>
    </w:r>
    <w:r>
      <w:rPr>
        <w:rStyle w:val="Sidetall"/>
        <w:b/>
      </w:rPr>
      <w:fldChar w:fldCharType="begin"/>
    </w:r>
    <w:r>
      <w:rPr>
        <w:rStyle w:val="Sidetall"/>
        <w:b/>
        <w:lang w:val="nb-NO"/>
      </w:rPr>
      <w:instrText xml:space="preserve"> SECTIONPAGES </w:instrText>
    </w:r>
    <w:r>
      <w:rPr>
        <w:rStyle w:val="Sidetall"/>
        <w:b/>
      </w:rPr>
      <w:fldChar w:fldCharType="separate"/>
    </w:r>
    <w:r w:rsidR="003958A0">
      <w:rPr>
        <w:rStyle w:val="Sidetall"/>
        <w:b/>
        <w:lang w:val="nb-NO"/>
      </w:rPr>
      <w:t>2</w:t>
    </w:r>
    <w:r>
      <w:rPr>
        <w:rStyle w:val="Sidetall"/>
        <w:b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47"/>
      <w:gridCol w:w="166"/>
      <w:gridCol w:w="7875"/>
    </w:tblGrid>
    <w:tr w:rsidR="007F4BAD" w:rsidRPr="00FE4DAD" w14:paraId="6BAAB132" w14:textId="77777777" w:rsidTr="00703B4D">
      <w:trPr>
        <w:trHeight w:val="240"/>
      </w:trPr>
      <w:tc>
        <w:tcPr>
          <w:tcW w:w="972" w:type="dxa"/>
          <w:vMerge w:val="restart"/>
        </w:tcPr>
        <w:p w14:paraId="6BAAB12F" w14:textId="77777777" w:rsidR="007F4BAD" w:rsidRPr="00FE4DAD" w:rsidRDefault="007F4BAD" w:rsidP="00703B4D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AAB13C" wp14:editId="6BAAB13D">
                <wp:extent cx="381000" cy="619125"/>
                <wp:effectExtent l="0" t="0" r="0" b="9525"/>
                <wp:docPr id="1" name="Bilde 1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6BAAB130" w14:textId="77777777" w:rsidR="007F4BAD" w:rsidRPr="00FE4DAD" w:rsidRDefault="007F4BAD" w:rsidP="00703B4D">
          <w:pPr>
            <w:rPr>
              <w:lang w:val="en-US"/>
            </w:rPr>
          </w:pPr>
        </w:p>
      </w:tc>
      <w:tc>
        <w:tcPr>
          <w:tcW w:w="8309" w:type="dxa"/>
        </w:tcPr>
        <w:p w14:paraId="6BAAB131" w14:textId="77777777" w:rsidR="007F4BAD" w:rsidRPr="00FE4DAD" w:rsidRDefault="007F4BAD" w:rsidP="00703B4D">
          <w:pPr>
            <w:pStyle w:val="Avdelingstittel"/>
            <w:rPr>
              <w:lang w:val="en-US"/>
            </w:rPr>
          </w:pPr>
        </w:p>
      </w:tc>
    </w:tr>
    <w:tr w:rsidR="007F4BAD" w:rsidRPr="00CF7153" w14:paraId="6BAAB136" w14:textId="77777777" w:rsidTr="00703B4D">
      <w:trPr>
        <w:trHeight w:val="282"/>
      </w:trPr>
      <w:tc>
        <w:tcPr>
          <w:tcW w:w="972" w:type="dxa"/>
          <w:vMerge/>
        </w:tcPr>
        <w:p w14:paraId="6BAAB133" w14:textId="77777777" w:rsidR="007F4BAD" w:rsidRPr="00FE4DAD" w:rsidRDefault="007F4BAD" w:rsidP="00703B4D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6BAAB134" w14:textId="77777777" w:rsidR="007F4BAD" w:rsidRPr="00FE4DAD" w:rsidRDefault="007F4BAD" w:rsidP="00703B4D">
          <w:pPr>
            <w:rPr>
              <w:lang w:val="en-US"/>
            </w:rPr>
          </w:pPr>
        </w:p>
      </w:tc>
      <w:tc>
        <w:tcPr>
          <w:tcW w:w="8309" w:type="dxa"/>
        </w:tcPr>
        <w:p w14:paraId="6BAAB135" w14:textId="77777777" w:rsidR="007F4BAD" w:rsidRPr="00CF7153" w:rsidRDefault="007F4BAD" w:rsidP="00703B4D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7F4BAD" w:rsidRPr="00AB2BE9" w14:paraId="6BAAB13A" w14:textId="77777777" w:rsidTr="00703B4D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6BAAB137" w14:textId="77777777" w:rsidR="007F4BAD" w:rsidRPr="00FE4DAD" w:rsidRDefault="007F4BAD" w:rsidP="00703B4D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BAAB138" w14:textId="77777777" w:rsidR="007F4BAD" w:rsidRPr="00FE4DAD" w:rsidRDefault="007F4BAD" w:rsidP="00703B4D">
          <w:pPr>
            <w:rPr>
              <w:lang w:val="en-US"/>
            </w:rPr>
          </w:pPr>
        </w:p>
      </w:tc>
      <w:tc>
        <w:tcPr>
          <w:tcW w:w="8309" w:type="dxa"/>
          <w:tcBorders>
            <w:bottom w:val="nil"/>
          </w:tcBorders>
        </w:tcPr>
        <w:p w14:paraId="6BAAB139" w14:textId="77777777" w:rsidR="007F4BAD" w:rsidRPr="00AB2BE9" w:rsidRDefault="007F4BAD" w:rsidP="00703B4D">
          <w:pPr>
            <w:pStyle w:val="Avdelingstittel"/>
          </w:pPr>
          <w:r>
            <w:t>Forsvarets logistikkorganisasjon</w:t>
          </w:r>
        </w:p>
      </w:tc>
    </w:tr>
  </w:tbl>
  <w:p w14:paraId="6BAAB13B" w14:textId="77777777" w:rsidR="007F4BAD" w:rsidRPr="00871092" w:rsidRDefault="007F4BAD" w:rsidP="00532A36">
    <w:pPr>
      <w:pStyle w:val="Topptekst"/>
      <w:ind w:left="700"/>
      <w:rPr>
        <w:lang w:val="nb-N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C4F36"/>
    <w:multiLevelType w:val="hybridMultilevel"/>
    <w:tmpl w:val="41A817A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4513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142"/>
    <w:rsid w:val="0001388A"/>
    <w:rsid w:val="00035E47"/>
    <w:rsid w:val="00037F45"/>
    <w:rsid w:val="00045280"/>
    <w:rsid w:val="000516D5"/>
    <w:rsid w:val="000558B6"/>
    <w:rsid w:val="00060BC4"/>
    <w:rsid w:val="00061307"/>
    <w:rsid w:val="00064E4F"/>
    <w:rsid w:val="000745DF"/>
    <w:rsid w:val="000746B8"/>
    <w:rsid w:val="00082ACB"/>
    <w:rsid w:val="000879D1"/>
    <w:rsid w:val="00087A00"/>
    <w:rsid w:val="00090A97"/>
    <w:rsid w:val="00092FB1"/>
    <w:rsid w:val="000A0B63"/>
    <w:rsid w:val="000A7AB1"/>
    <w:rsid w:val="000B0DBE"/>
    <w:rsid w:val="000C05DD"/>
    <w:rsid w:val="000D148C"/>
    <w:rsid w:val="000D5DD2"/>
    <w:rsid w:val="000E20EE"/>
    <w:rsid w:val="00103A9D"/>
    <w:rsid w:val="00106101"/>
    <w:rsid w:val="00117708"/>
    <w:rsid w:val="0015146F"/>
    <w:rsid w:val="00153A98"/>
    <w:rsid w:val="001558C4"/>
    <w:rsid w:val="00156E03"/>
    <w:rsid w:val="001601A5"/>
    <w:rsid w:val="00163D63"/>
    <w:rsid w:val="00195C1A"/>
    <w:rsid w:val="001C0E8B"/>
    <w:rsid w:val="001D2287"/>
    <w:rsid w:val="001E09CD"/>
    <w:rsid w:val="001F1125"/>
    <w:rsid w:val="00212129"/>
    <w:rsid w:val="002139CD"/>
    <w:rsid w:val="00220B0A"/>
    <w:rsid w:val="00226EB8"/>
    <w:rsid w:val="00252945"/>
    <w:rsid w:val="002574F9"/>
    <w:rsid w:val="0027088F"/>
    <w:rsid w:val="00275E94"/>
    <w:rsid w:val="00282F15"/>
    <w:rsid w:val="00286EF7"/>
    <w:rsid w:val="002909A2"/>
    <w:rsid w:val="00294789"/>
    <w:rsid w:val="002A05E5"/>
    <w:rsid w:val="002B6AC4"/>
    <w:rsid w:val="002B702C"/>
    <w:rsid w:val="002C3458"/>
    <w:rsid w:val="002C5406"/>
    <w:rsid w:val="002D4A88"/>
    <w:rsid w:val="002E237E"/>
    <w:rsid w:val="002F0654"/>
    <w:rsid w:val="0031481C"/>
    <w:rsid w:val="00320191"/>
    <w:rsid w:val="00320B59"/>
    <w:rsid w:val="003211F0"/>
    <w:rsid w:val="00321FF9"/>
    <w:rsid w:val="00324CFF"/>
    <w:rsid w:val="00342080"/>
    <w:rsid w:val="00374982"/>
    <w:rsid w:val="00385FBA"/>
    <w:rsid w:val="00387901"/>
    <w:rsid w:val="003958A0"/>
    <w:rsid w:val="00395E4F"/>
    <w:rsid w:val="00397F4A"/>
    <w:rsid w:val="003B0303"/>
    <w:rsid w:val="003B07A4"/>
    <w:rsid w:val="003B2625"/>
    <w:rsid w:val="003C31DA"/>
    <w:rsid w:val="003C36A7"/>
    <w:rsid w:val="003D5FD9"/>
    <w:rsid w:val="003E1333"/>
    <w:rsid w:val="003E45EE"/>
    <w:rsid w:val="003F2516"/>
    <w:rsid w:val="00411E90"/>
    <w:rsid w:val="004143A6"/>
    <w:rsid w:val="00434385"/>
    <w:rsid w:val="00441F3B"/>
    <w:rsid w:val="0045002E"/>
    <w:rsid w:val="00451698"/>
    <w:rsid w:val="00460A7D"/>
    <w:rsid w:val="00461542"/>
    <w:rsid w:val="00462ADF"/>
    <w:rsid w:val="004720F7"/>
    <w:rsid w:val="00473C2F"/>
    <w:rsid w:val="004B59D5"/>
    <w:rsid w:val="004C08B0"/>
    <w:rsid w:val="004C7171"/>
    <w:rsid w:val="004E213D"/>
    <w:rsid w:val="004E5829"/>
    <w:rsid w:val="004F3699"/>
    <w:rsid w:val="004F5D14"/>
    <w:rsid w:val="0050179E"/>
    <w:rsid w:val="00514510"/>
    <w:rsid w:val="00515A19"/>
    <w:rsid w:val="00523A53"/>
    <w:rsid w:val="00532A36"/>
    <w:rsid w:val="00540B44"/>
    <w:rsid w:val="0054275D"/>
    <w:rsid w:val="005444CB"/>
    <w:rsid w:val="00545E11"/>
    <w:rsid w:val="005550F8"/>
    <w:rsid w:val="00557848"/>
    <w:rsid w:val="00563F91"/>
    <w:rsid w:val="005654BF"/>
    <w:rsid w:val="00572C5C"/>
    <w:rsid w:val="005A0878"/>
    <w:rsid w:val="005A68CA"/>
    <w:rsid w:val="005A6E94"/>
    <w:rsid w:val="005C15CE"/>
    <w:rsid w:val="005C5745"/>
    <w:rsid w:val="005D4668"/>
    <w:rsid w:val="005E2035"/>
    <w:rsid w:val="0060008D"/>
    <w:rsid w:val="00603284"/>
    <w:rsid w:val="00607306"/>
    <w:rsid w:val="00617CC8"/>
    <w:rsid w:val="00635C95"/>
    <w:rsid w:val="006425FB"/>
    <w:rsid w:val="006453D3"/>
    <w:rsid w:val="00645B5F"/>
    <w:rsid w:val="00686EDE"/>
    <w:rsid w:val="00693FD9"/>
    <w:rsid w:val="006A5C24"/>
    <w:rsid w:val="006B0142"/>
    <w:rsid w:val="006D6CD2"/>
    <w:rsid w:val="006F18FA"/>
    <w:rsid w:val="00703B4D"/>
    <w:rsid w:val="00705FDE"/>
    <w:rsid w:val="0072069E"/>
    <w:rsid w:val="007407D0"/>
    <w:rsid w:val="007828F2"/>
    <w:rsid w:val="007B01BC"/>
    <w:rsid w:val="007F1049"/>
    <w:rsid w:val="007F3C16"/>
    <w:rsid w:val="007F4BAD"/>
    <w:rsid w:val="00810BBF"/>
    <w:rsid w:val="00811FED"/>
    <w:rsid w:val="00824500"/>
    <w:rsid w:val="00831A9B"/>
    <w:rsid w:val="00833B47"/>
    <w:rsid w:val="00837781"/>
    <w:rsid w:val="00842EF0"/>
    <w:rsid w:val="00861631"/>
    <w:rsid w:val="00871092"/>
    <w:rsid w:val="00872BFA"/>
    <w:rsid w:val="00877170"/>
    <w:rsid w:val="00882A8E"/>
    <w:rsid w:val="008908B8"/>
    <w:rsid w:val="0089708A"/>
    <w:rsid w:val="008D79EF"/>
    <w:rsid w:val="008F0F6F"/>
    <w:rsid w:val="008F59C7"/>
    <w:rsid w:val="0092208A"/>
    <w:rsid w:val="0093219B"/>
    <w:rsid w:val="0095156E"/>
    <w:rsid w:val="009524F7"/>
    <w:rsid w:val="00960DE1"/>
    <w:rsid w:val="0096406A"/>
    <w:rsid w:val="009A515B"/>
    <w:rsid w:val="009D3AF5"/>
    <w:rsid w:val="009E131F"/>
    <w:rsid w:val="009E6682"/>
    <w:rsid w:val="00A3600C"/>
    <w:rsid w:val="00A43627"/>
    <w:rsid w:val="00A55C9A"/>
    <w:rsid w:val="00A67118"/>
    <w:rsid w:val="00AD2798"/>
    <w:rsid w:val="00AD4676"/>
    <w:rsid w:val="00AE3FDF"/>
    <w:rsid w:val="00AF64BC"/>
    <w:rsid w:val="00B00A5B"/>
    <w:rsid w:val="00B02B76"/>
    <w:rsid w:val="00B40604"/>
    <w:rsid w:val="00B454F3"/>
    <w:rsid w:val="00B47A24"/>
    <w:rsid w:val="00B654B9"/>
    <w:rsid w:val="00B704A4"/>
    <w:rsid w:val="00B82BB8"/>
    <w:rsid w:val="00B91088"/>
    <w:rsid w:val="00B91AD0"/>
    <w:rsid w:val="00BB4A4F"/>
    <w:rsid w:val="00BD7153"/>
    <w:rsid w:val="00BF44F4"/>
    <w:rsid w:val="00C038BF"/>
    <w:rsid w:val="00C04AD5"/>
    <w:rsid w:val="00C06B1F"/>
    <w:rsid w:val="00C419E0"/>
    <w:rsid w:val="00C43928"/>
    <w:rsid w:val="00C54501"/>
    <w:rsid w:val="00C67CE4"/>
    <w:rsid w:val="00C70F9C"/>
    <w:rsid w:val="00C845ED"/>
    <w:rsid w:val="00CA427D"/>
    <w:rsid w:val="00CA5A13"/>
    <w:rsid w:val="00CB7506"/>
    <w:rsid w:val="00CC1938"/>
    <w:rsid w:val="00CC584B"/>
    <w:rsid w:val="00CD561B"/>
    <w:rsid w:val="00CD6CE4"/>
    <w:rsid w:val="00CE41D1"/>
    <w:rsid w:val="00CF62C2"/>
    <w:rsid w:val="00D26C24"/>
    <w:rsid w:val="00D30B09"/>
    <w:rsid w:val="00D71635"/>
    <w:rsid w:val="00D84378"/>
    <w:rsid w:val="00D929E4"/>
    <w:rsid w:val="00D92C98"/>
    <w:rsid w:val="00DA1D86"/>
    <w:rsid w:val="00DC4933"/>
    <w:rsid w:val="00DC7A26"/>
    <w:rsid w:val="00DD47D9"/>
    <w:rsid w:val="00DE4EBE"/>
    <w:rsid w:val="00DF0068"/>
    <w:rsid w:val="00E04ACB"/>
    <w:rsid w:val="00E151D4"/>
    <w:rsid w:val="00E255A3"/>
    <w:rsid w:val="00E25C68"/>
    <w:rsid w:val="00E509DB"/>
    <w:rsid w:val="00E57715"/>
    <w:rsid w:val="00E64EC5"/>
    <w:rsid w:val="00E752F1"/>
    <w:rsid w:val="00E77F03"/>
    <w:rsid w:val="00E9172D"/>
    <w:rsid w:val="00EA6D3E"/>
    <w:rsid w:val="00EB5333"/>
    <w:rsid w:val="00EB7963"/>
    <w:rsid w:val="00EC1050"/>
    <w:rsid w:val="00ED2CD1"/>
    <w:rsid w:val="00EE4620"/>
    <w:rsid w:val="00F01F3C"/>
    <w:rsid w:val="00F03D05"/>
    <w:rsid w:val="00F07FCA"/>
    <w:rsid w:val="00F2023E"/>
    <w:rsid w:val="00F42DF1"/>
    <w:rsid w:val="00F46F12"/>
    <w:rsid w:val="00F76465"/>
    <w:rsid w:val="00F82C36"/>
    <w:rsid w:val="00F97C04"/>
    <w:rsid w:val="00F97DD3"/>
    <w:rsid w:val="00FA5799"/>
    <w:rsid w:val="00FB6C4A"/>
    <w:rsid w:val="00FC12E5"/>
    <w:rsid w:val="00FC379B"/>
    <w:rsid w:val="00FE65C4"/>
    <w:rsid w:val="00FE787A"/>
    <w:rsid w:val="00FF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  <w14:docId w14:val="6BAAB1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142"/>
    <w:rPr>
      <w:lang w:val="en-AU" w:eastAsia="en-US"/>
    </w:rPr>
  </w:style>
  <w:style w:type="paragraph" w:styleId="Overskrift1">
    <w:name w:val="heading 1"/>
    <w:basedOn w:val="Normal"/>
    <w:next w:val="Normal"/>
    <w:qFormat/>
    <w:rsid w:val="003D5F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D5F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3D5F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3D5F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3D5F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D5FD9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3D5FD9"/>
    <w:pPr>
      <w:spacing w:before="240" w:after="60"/>
      <w:outlineLvl w:val="6"/>
    </w:pPr>
    <w:rPr>
      <w:sz w:val="24"/>
      <w:szCs w:val="24"/>
    </w:rPr>
  </w:style>
  <w:style w:type="paragraph" w:styleId="Overskrift8">
    <w:name w:val="heading 8"/>
    <w:basedOn w:val="Normal"/>
    <w:next w:val="Normal"/>
    <w:qFormat/>
    <w:rsid w:val="003D5FD9"/>
    <w:pPr>
      <w:spacing w:before="240" w:after="60"/>
      <w:outlineLvl w:val="7"/>
    </w:pPr>
    <w:rPr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3D5FD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rsid w:val="006B014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customStyle="1" w:styleId="Contractstyle">
    <w:name w:val="Contractstyle"/>
    <w:rsid w:val="006B0142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styleId="Merknadsreferanse">
    <w:name w:val="annotation reference"/>
    <w:semiHidden/>
    <w:rsid w:val="006B0142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6B0142"/>
  </w:style>
  <w:style w:type="paragraph" w:styleId="Tittel">
    <w:name w:val="Title"/>
    <w:basedOn w:val="Normal"/>
    <w:next w:val="Contractstyle"/>
    <w:qFormat/>
    <w:rsid w:val="006B014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Merknadstekst">
    <w:name w:val="annotation text"/>
    <w:basedOn w:val="Normal"/>
    <w:semiHidden/>
    <w:rsid w:val="006B0142"/>
  </w:style>
  <w:style w:type="paragraph" w:styleId="Bobletekst">
    <w:name w:val="Balloon Text"/>
    <w:basedOn w:val="Normal"/>
    <w:semiHidden/>
    <w:rsid w:val="006B0142"/>
    <w:rPr>
      <w:rFonts w:ascii="Tahoma" w:hAnsi="Tahoma" w:cs="Tahoma"/>
      <w:sz w:val="16"/>
      <w:szCs w:val="16"/>
    </w:rPr>
  </w:style>
  <w:style w:type="paragraph" w:styleId="Dokumentkart">
    <w:name w:val="Document Map"/>
    <w:basedOn w:val="Normal"/>
    <w:semiHidden/>
    <w:rsid w:val="003B07A4"/>
    <w:pPr>
      <w:shd w:val="clear" w:color="auto" w:fill="000080"/>
    </w:pPr>
    <w:rPr>
      <w:rFonts w:ascii="Tahoma" w:hAnsi="Tahoma" w:cs="Tahoma"/>
    </w:rPr>
  </w:style>
  <w:style w:type="paragraph" w:styleId="Bunntekst">
    <w:name w:val="footer"/>
    <w:basedOn w:val="Normal"/>
    <w:rsid w:val="003B07A4"/>
    <w:pPr>
      <w:tabs>
        <w:tab w:val="center" w:pos="4536"/>
        <w:tab w:val="right" w:pos="9072"/>
      </w:tabs>
    </w:pPr>
  </w:style>
  <w:style w:type="paragraph" w:customStyle="1" w:styleId="Normal11pt">
    <w:name w:val="Normal + 11 pt"/>
    <w:basedOn w:val="Normal"/>
    <w:rsid w:val="00441F3B"/>
    <w:pPr>
      <w:widowControl w:val="0"/>
    </w:pPr>
    <w:rPr>
      <w:snapToGrid w:val="0"/>
      <w:sz w:val="22"/>
      <w:lang w:val="nb-NO"/>
    </w:rPr>
  </w:style>
  <w:style w:type="paragraph" w:styleId="Kommentaremne">
    <w:name w:val="annotation subject"/>
    <w:basedOn w:val="Merknadstekst"/>
    <w:next w:val="Merknadstekst"/>
    <w:semiHidden/>
    <w:rsid w:val="00CD561B"/>
    <w:rPr>
      <w:b/>
      <w:bCs/>
    </w:rPr>
  </w:style>
  <w:style w:type="paragraph" w:styleId="Brdtekst">
    <w:name w:val="Body Text"/>
    <w:basedOn w:val="Normal"/>
    <w:next w:val="Normal"/>
    <w:rsid w:val="00871092"/>
    <w:pPr>
      <w:spacing w:before="60" w:after="60"/>
    </w:pPr>
    <w:rPr>
      <w:lang w:eastAsia="nb-NO"/>
    </w:rPr>
  </w:style>
  <w:style w:type="paragraph" w:customStyle="1" w:styleId="Avdelingstittel">
    <w:name w:val="Avdelingstittel"/>
    <w:basedOn w:val="Normal"/>
    <w:qFormat/>
    <w:rsid w:val="00703B4D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rsid w:val="004C7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142"/>
    <w:rPr>
      <w:lang w:val="en-AU" w:eastAsia="en-US"/>
    </w:rPr>
  </w:style>
  <w:style w:type="paragraph" w:styleId="Overskrift1">
    <w:name w:val="heading 1"/>
    <w:basedOn w:val="Normal"/>
    <w:next w:val="Normal"/>
    <w:qFormat/>
    <w:rsid w:val="003D5FD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3D5F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3D5F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3D5FD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3D5FD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D5FD9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3D5FD9"/>
    <w:pPr>
      <w:spacing w:before="240" w:after="60"/>
      <w:outlineLvl w:val="6"/>
    </w:pPr>
    <w:rPr>
      <w:sz w:val="24"/>
      <w:szCs w:val="24"/>
    </w:rPr>
  </w:style>
  <w:style w:type="paragraph" w:styleId="Overskrift8">
    <w:name w:val="heading 8"/>
    <w:basedOn w:val="Normal"/>
    <w:next w:val="Normal"/>
    <w:qFormat/>
    <w:rsid w:val="003D5FD9"/>
    <w:pPr>
      <w:spacing w:before="240" w:after="60"/>
      <w:outlineLvl w:val="7"/>
    </w:pPr>
    <w:rPr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3D5FD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rsid w:val="006B0142"/>
    <w:pPr>
      <w:tabs>
        <w:tab w:val="center" w:pos="4253"/>
        <w:tab w:val="right" w:pos="9497"/>
      </w:tabs>
    </w:pPr>
    <w:rPr>
      <w:noProof/>
      <w:sz w:val="22"/>
      <w:lang w:val="en-GB" w:eastAsia="en-US"/>
    </w:rPr>
  </w:style>
  <w:style w:type="paragraph" w:customStyle="1" w:styleId="Contractstyle">
    <w:name w:val="Contractstyle"/>
    <w:rsid w:val="006B0142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character" w:styleId="Merknadsreferanse">
    <w:name w:val="annotation reference"/>
    <w:semiHidden/>
    <w:rsid w:val="006B0142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6B0142"/>
  </w:style>
  <w:style w:type="paragraph" w:styleId="Tittel">
    <w:name w:val="Title"/>
    <w:basedOn w:val="Normal"/>
    <w:next w:val="Contractstyle"/>
    <w:qFormat/>
    <w:rsid w:val="006B0142"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Merknadstekst">
    <w:name w:val="annotation text"/>
    <w:basedOn w:val="Normal"/>
    <w:semiHidden/>
    <w:rsid w:val="006B0142"/>
  </w:style>
  <w:style w:type="paragraph" w:styleId="Bobletekst">
    <w:name w:val="Balloon Text"/>
    <w:basedOn w:val="Normal"/>
    <w:semiHidden/>
    <w:rsid w:val="006B0142"/>
    <w:rPr>
      <w:rFonts w:ascii="Tahoma" w:hAnsi="Tahoma" w:cs="Tahoma"/>
      <w:sz w:val="16"/>
      <w:szCs w:val="16"/>
    </w:rPr>
  </w:style>
  <w:style w:type="paragraph" w:styleId="Dokumentkart">
    <w:name w:val="Document Map"/>
    <w:basedOn w:val="Normal"/>
    <w:semiHidden/>
    <w:rsid w:val="003B07A4"/>
    <w:pPr>
      <w:shd w:val="clear" w:color="auto" w:fill="000080"/>
    </w:pPr>
    <w:rPr>
      <w:rFonts w:ascii="Tahoma" w:hAnsi="Tahoma" w:cs="Tahoma"/>
    </w:rPr>
  </w:style>
  <w:style w:type="paragraph" w:styleId="Bunntekst">
    <w:name w:val="footer"/>
    <w:basedOn w:val="Normal"/>
    <w:rsid w:val="003B07A4"/>
    <w:pPr>
      <w:tabs>
        <w:tab w:val="center" w:pos="4536"/>
        <w:tab w:val="right" w:pos="9072"/>
      </w:tabs>
    </w:pPr>
  </w:style>
  <w:style w:type="paragraph" w:customStyle="1" w:styleId="Normal11pt">
    <w:name w:val="Normal + 11 pt"/>
    <w:basedOn w:val="Normal"/>
    <w:rsid w:val="00441F3B"/>
    <w:pPr>
      <w:widowControl w:val="0"/>
    </w:pPr>
    <w:rPr>
      <w:snapToGrid w:val="0"/>
      <w:sz w:val="22"/>
      <w:lang w:val="nb-NO"/>
    </w:rPr>
  </w:style>
  <w:style w:type="paragraph" w:styleId="Kommentaremne">
    <w:name w:val="annotation subject"/>
    <w:basedOn w:val="Merknadstekst"/>
    <w:next w:val="Merknadstekst"/>
    <w:semiHidden/>
    <w:rsid w:val="00CD561B"/>
    <w:rPr>
      <w:b/>
      <w:bCs/>
    </w:rPr>
  </w:style>
  <w:style w:type="paragraph" w:styleId="Brdtekst">
    <w:name w:val="Body Text"/>
    <w:basedOn w:val="Normal"/>
    <w:next w:val="Normal"/>
    <w:rsid w:val="00871092"/>
    <w:pPr>
      <w:spacing w:before="60" w:after="60"/>
    </w:pPr>
    <w:rPr>
      <w:lang w:eastAsia="nb-NO"/>
    </w:rPr>
  </w:style>
  <w:style w:type="paragraph" w:customStyle="1" w:styleId="Avdelingstittel">
    <w:name w:val="Avdelingstittel"/>
    <w:basedOn w:val="Normal"/>
    <w:qFormat/>
    <w:rsid w:val="00703B4D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rsid w:val="004C7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87c6e3366babf49c7147d44e074a1e3f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8cfca277a91af4f0a2e85a3ce8e244ff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iliotek" ma:format="RadioButtons" ma:internalName="InfoKilde">
      <xsd:simpleType>
        <xsd:restriction base="dms:Choice">
          <xsd:enumeration value="Dokumentbibi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1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2.00</Dokumentversjon>
    <Dokumenttype xmlns="71a8a547-54f0-447a-bd41-f8862ce07847">5</Dokumenttype>
    <Tekst_x0020_til_x0020_logo xmlns="71a8a547-54f0-447a-bd41-f8862ce07847" xsi:nil="true"/>
    <Ikrafttredelse xmlns="71a8a547-54f0-447a-bd41-f8862ce07847" xsi:nil="true"/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Dokumentbibiliotek</InfoKilde>
    <PublishingExpirationDate xmlns="http://schemas.microsoft.com/sharepoint/v3" xsi:nil="true"/>
    <Dato_x0020_siste_x0020_versjon xmlns="71a8a547-54f0-447a-bd41-f8862ce07847">2018-05-15T22:00:00+00:00</Dato_x0020_siste_x0020_versjon>
    <k09f15324b4b4dd997e3f08b0d1f9512 xmlns="71a8a547-54f0-447a-bd41-f8862ce07847">
      <Terms xmlns="http://schemas.microsoft.com/office/infopath/2007/PartnerControls"/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FLO-DAA-MAL-133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BA561-7889-4BF9-9C91-37567DC8D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7A73D6-2344-4C90-835B-2969A2049ED5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f4795027-239c-422c-a244-6b4eb70f7cc9"/>
    <ds:schemaRef ds:uri="71a8a547-54f0-447a-bd41-f8862ce07847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3F0302C-5CD5-45FE-8E7E-F2CF08F4BC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738E4D3B</Template>
  <TotalTime>26</TotalTime>
  <Pages>2</Pages>
  <Words>189</Words>
  <Characters>1581</Characters>
  <Application>Microsoft Office Word</Application>
  <DocSecurity>2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X - Tilbudsbrev (FOSA)</vt:lpstr>
    </vt:vector>
  </TitlesOfParts>
  <Manager>aserranokrist@mil.no</Manager>
  <Company>Forsvaret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X - Tilbudsbrev (FOSA)</dc:title>
  <dc:creator/>
  <cp:lastModifiedBy>Olsen, Sigrid</cp:lastModifiedBy>
  <cp:revision>21</cp:revision>
  <cp:lastPrinted>2011-06-17T07:02:00Z</cp:lastPrinted>
  <dcterms:created xsi:type="dcterms:W3CDTF">2017-05-26T10:53:00Z</dcterms:created>
  <dcterms:modified xsi:type="dcterms:W3CDTF">2019-07-11T08:52:00Z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1800</vt:r8>
  </property>
  <property fmtid="{D5CDD505-2E9C-101B-9397-08002B2CF9AE}" pid="5" name="xd_ProgID">
    <vt:lpwstr/>
  </property>
  <property fmtid="{D5CDD505-2E9C-101B-9397-08002B2CF9AE}" pid="6" name="FLO_Termer">
    <vt:lpwstr/>
  </property>
  <property fmtid="{D5CDD505-2E9C-101B-9397-08002B2CF9AE}" pid="7" name="Malverk">
    <vt:lpwstr/>
  </property>
  <property fmtid="{D5CDD505-2E9C-101B-9397-08002B2CF9AE}" pid="8" name="TemplateUrl">
    <vt:lpwstr/>
  </property>
</Properties>
</file>